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94B0DB" w14:textId="77777777" w:rsidR="000D4A89" w:rsidRDefault="000D4A89" w:rsidP="000D4A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de POSSELL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fl.1402)</w:t>
      </w:r>
    </w:p>
    <w:p w14:paraId="1651B1E1" w14:textId="77777777" w:rsidR="000D4A89" w:rsidRDefault="000D4A89" w:rsidP="000D4A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5721C2ED" w14:textId="77777777" w:rsidR="000D4A89" w:rsidRDefault="000D4A89" w:rsidP="000D4A89">
      <w:pPr>
        <w:pStyle w:val="NoSpacing"/>
        <w:rPr>
          <w:rFonts w:cs="Times New Roman"/>
          <w:szCs w:val="24"/>
        </w:rPr>
      </w:pPr>
    </w:p>
    <w:p w14:paraId="453FF529" w14:textId="77777777" w:rsidR="000D4A89" w:rsidRDefault="000D4A89" w:rsidP="000D4A89">
      <w:pPr>
        <w:pStyle w:val="NoSpacing"/>
        <w:rPr>
          <w:rFonts w:cs="Times New Roman"/>
          <w:szCs w:val="24"/>
        </w:rPr>
      </w:pPr>
    </w:p>
    <w:p w14:paraId="41ACF16C" w14:textId="77777777" w:rsidR="000D4A89" w:rsidRDefault="000D4A89" w:rsidP="000D4A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1402 </w:t>
      </w:r>
      <w:r>
        <w:rPr>
          <w:rFonts w:cs="Times New Roman"/>
          <w:szCs w:val="24"/>
        </w:rPr>
        <w:tab/>
        <w:t>Provost of Oriel College.</w:t>
      </w:r>
    </w:p>
    <w:p w14:paraId="22B699AC" w14:textId="77777777" w:rsidR="000D4A89" w:rsidRDefault="000D4A89" w:rsidP="000D4A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p.200)</w:t>
      </w:r>
    </w:p>
    <w:p w14:paraId="5232225E" w14:textId="77777777" w:rsidR="000D4A89" w:rsidRDefault="000D4A89" w:rsidP="000D4A89">
      <w:pPr>
        <w:pStyle w:val="NoSpacing"/>
        <w:rPr>
          <w:rFonts w:cs="Times New Roman"/>
          <w:szCs w:val="24"/>
        </w:rPr>
      </w:pPr>
    </w:p>
    <w:p w14:paraId="685D438B" w14:textId="77777777" w:rsidR="000D4A89" w:rsidRDefault="000D4A89" w:rsidP="000D4A89">
      <w:pPr>
        <w:pStyle w:val="NoSpacing"/>
        <w:rPr>
          <w:rFonts w:cs="Times New Roman"/>
          <w:szCs w:val="24"/>
        </w:rPr>
      </w:pPr>
    </w:p>
    <w:p w14:paraId="5CF50BB4" w14:textId="77777777" w:rsidR="000D4A89" w:rsidRDefault="000D4A89" w:rsidP="000D4A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2024</w:t>
      </w:r>
    </w:p>
    <w:p w14:paraId="16616D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E0987A" w14:textId="77777777" w:rsidR="000D4A89" w:rsidRDefault="000D4A89" w:rsidP="009139A6">
      <w:r>
        <w:separator/>
      </w:r>
    </w:p>
  </w:endnote>
  <w:endnote w:type="continuationSeparator" w:id="0">
    <w:p w14:paraId="60E197E6" w14:textId="77777777" w:rsidR="000D4A89" w:rsidRDefault="000D4A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EFF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55C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A5FA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7DC6C" w14:textId="77777777" w:rsidR="000D4A89" w:rsidRDefault="000D4A89" w:rsidP="009139A6">
      <w:r>
        <w:separator/>
      </w:r>
    </w:p>
  </w:footnote>
  <w:footnote w:type="continuationSeparator" w:id="0">
    <w:p w14:paraId="24F9DB56" w14:textId="77777777" w:rsidR="000D4A89" w:rsidRDefault="000D4A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D5C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DE1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094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A89"/>
    <w:rsid w:val="000666E0"/>
    <w:rsid w:val="000D4A8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72D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89B"/>
  <w15:chartTrackingRefBased/>
  <w15:docId w15:val="{BA79603A-A5E4-4B8A-AEC7-2AB55353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2024-12-10T21:04:00Z</dcterms:created>
  <dcterms:modified xsi:type="dcterms:W3CDTF">2024-12-10T21:05:00Z</dcterms:modified>
</cp:coreProperties>
</file>